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EC0FD7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bookmarkStart w:id="0" w:name="_GoBack"/>
            <w:bookmarkEnd w:id="0"/>
            <w:r w:rsidR="00C860D2">
              <w:rPr>
                <w:sz w:val="28"/>
                <w:szCs w:val="28"/>
              </w:rPr>
              <w:t>.02.2015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C860D2" w:rsidRDefault="00C860D2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2547EE" w:rsidRPr="00B610A9" w:rsidRDefault="00F96261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обеспе</w:t>
            </w:r>
            <w:r w:rsidR="002547EE">
              <w:rPr>
                <w:sz w:val="28"/>
                <w:szCs w:val="28"/>
              </w:rPr>
              <w:t>чения безопасности людей на вод</w:t>
            </w:r>
            <w:r>
              <w:rPr>
                <w:sz w:val="28"/>
                <w:szCs w:val="28"/>
              </w:rPr>
              <w:t xml:space="preserve">ных объектах в </w:t>
            </w:r>
            <w:r w:rsidR="002547EE">
              <w:rPr>
                <w:sz w:val="28"/>
                <w:szCs w:val="28"/>
              </w:rPr>
              <w:t>Борцовском</w:t>
            </w:r>
            <w:r>
              <w:rPr>
                <w:sz w:val="28"/>
                <w:szCs w:val="28"/>
              </w:rPr>
              <w:t xml:space="preserve"> сельсовете Тогучинского района </w:t>
            </w:r>
          </w:p>
          <w:p w:rsidR="00FB2E5C" w:rsidRPr="0017410E" w:rsidRDefault="00C860D2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 в 2015</w:t>
            </w:r>
            <w:r w:rsidR="00F96261">
              <w:rPr>
                <w:sz w:val="28"/>
                <w:szCs w:val="28"/>
              </w:rPr>
              <w:t xml:space="preserve"> году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C860D2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F96261">
              <w:rPr>
                <w:sz w:val="28"/>
                <w:szCs w:val="28"/>
              </w:rPr>
              <w:t>В соответствии со статьей 14 Федерального закона Российской  Федерации от 06.10.03 № 131-ФЗ "Об общих принципах организации местного самоуправления в Российской Федерации", постановлениями администрации Новосибирской области от 15.10.2007 № 137-па "Об утверждении Правил охраны жизни людей на водных объектах Новосибирской области</w:t>
            </w:r>
            <w:r w:rsidRPr="0017410E">
              <w:rPr>
                <w:sz w:val="28"/>
                <w:szCs w:val="28"/>
              </w:rPr>
              <w:t>,</w:t>
            </w:r>
            <w:r w:rsidR="00FA2A8C" w:rsidRPr="00B610A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 xml:space="preserve">администрация Борцовского сельсовета </w:t>
            </w:r>
            <w:proofErr w:type="spellStart"/>
            <w:r w:rsidR="00FA2A8C" w:rsidRPr="0017410E">
              <w:rPr>
                <w:sz w:val="28"/>
                <w:szCs w:val="28"/>
              </w:rPr>
              <w:t>Тогучинского</w:t>
            </w:r>
            <w:proofErr w:type="spellEnd"/>
            <w:r w:rsidR="00FA2A8C" w:rsidRPr="0017410E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96261" w:rsidRDefault="00F96261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Утвердить прилагаемый план обеспечения безопасности  людей на водных объектах в Борцовском сельсовете Тогучинского рай</w:t>
            </w:r>
            <w:r w:rsidR="00B610A9">
              <w:rPr>
                <w:color w:val="000000"/>
                <w:sz w:val="28"/>
                <w:szCs w:val="28"/>
              </w:rPr>
              <w:t>она Новосибирской области в 2015</w:t>
            </w:r>
            <w:r>
              <w:rPr>
                <w:color w:val="000000"/>
                <w:sz w:val="28"/>
                <w:szCs w:val="28"/>
              </w:rPr>
              <w:t xml:space="preserve"> году (приложение).</w:t>
            </w:r>
          </w:p>
          <w:p w:rsidR="00FB2E5C" w:rsidRPr="0017410E" w:rsidRDefault="00F96261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Контроль за исполнением данного постановления оставляю за собой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4C2E49" w:rsidP="004C2E49">
            <w:pPr>
              <w:spacing w:line="0" w:lineRule="atLeast"/>
              <w:rPr>
                <w:sz w:val="28"/>
                <w:szCs w:val="28"/>
              </w:rPr>
            </w:pPr>
            <w:proofErr w:type="spellStart"/>
            <w:r w:rsidRPr="00B610A9">
              <w:rPr>
                <w:sz w:val="28"/>
                <w:szCs w:val="28"/>
              </w:rPr>
              <w:t>и.о</w:t>
            </w:r>
            <w:proofErr w:type="spellEnd"/>
            <w:r w:rsidRPr="00B610A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</w:t>
            </w:r>
            <w:r w:rsidRPr="00B610A9">
              <w:rPr>
                <w:sz w:val="28"/>
                <w:szCs w:val="28"/>
              </w:rPr>
              <w:t xml:space="preserve">лавы </w:t>
            </w:r>
            <w:r w:rsidR="00F96261" w:rsidRPr="00B610A9">
              <w:rPr>
                <w:sz w:val="28"/>
                <w:szCs w:val="28"/>
              </w:rPr>
              <w:t xml:space="preserve">Борцовского сельсовета </w:t>
            </w:r>
            <w:proofErr w:type="spellStart"/>
            <w:r w:rsidR="00F96261" w:rsidRPr="00B610A9">
              <w:rPr>
                <w:sz w:val="28"/>
                <w:szCs w:val="28"/>
              </w:rPr>
              <w:t>Тогучинского</w:t>
            </w:r>
            <w:proofErr w:type="spellEnd"/>
            <w:r w:rsidR="00F96261" w:rsidRPr="00B610A9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F96261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Пикунов</w:t>
            </w:r>
          </w:p>
        </w:tc>
      </w:tr>
    </w:tbl>
    <w:p w:rsidR="00823694" w:rsidRDefault="00823694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877C25" w:rsidRDefault="00877C25" w:rsidP="002547EE">
      <w:pPr>
        <w:jc w:val="right"/>
        <w:sectPr w:rsidR="00877C25" w:rsidSect="008236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47EE" w:rsidRDefault="002547EE" w:rsidP="002547EE">
      <w:pPr>
        <w:jc w:val="right"/>
      </w:pPr>
      <w:r>
        <w:lastRenderedPageBreak/>
        <w:t xml:space="preserve">Приложение </w:t>
      </w:r>
    </w:p>
    <w:p w:rsidR="006E7D1D" w:rsidRDefault="002547EE" w:rsidP="002547EE">
      <w:pPr>
        <w:jc w:val="right"/>
        <w:rPr>
          <w:lang w:val="en-US"/>
        </w:rPr>
      </w:pPr>
      <w:r>
        <w:t xml:space="preserve">   к постановлению</w:t>
      </w:r>
      <w:r w:rsidRPr="00410D63">
        <w:t xml:space="preserve"> </w:t>
      </w:r>
      <w:r>
        <w:t xml:space="preserve">администрации </w:t>
      </w:r>
    </w:p>
    <w:p w:rsidR="006E7D1D" w:rsidRDefault="006E7D1D" w:rsidP="002547EE">
      <w:pPr>
        <w:jc w:val="right"/>
      </w:pPr>
      <w:r>
        <w:t>Борцовского сельсовета</w:t>
      </w:r>
    </w:p>
    <w:p w:rsidR="006E7D1D" w:rsidRDefault="002547EE" w:rsidP="006E7D1D">
      <w:pPr>
        <w:jc w:val="right"/>
      </w:pPr>
      <w:r>
        <w:t>Тогучинского</w:t>
      </w:r>
      <w:r w:rsidRPr="00410D63">
        <w:t xml:space="preserve"> </w:t>
      </w:r>
      <w:r>
        <w:t xml:space="preserve">района </w:t>
      </w:r>
    </w:p>
    <w:p w:rsidR="002547EE" w:rsidRPr="00410D63" w:rsidRDefault="002547EE" w:rsidP="006E7D1D">
      <w:pPr>
        <w:jc w:val="right"/>
      </w:pPr>
      <w:r>
        <w:t>Новосибирской области</w:t>
      </w:r>
    </w:p>
    <w:p w:rsidR="002547EE" w:rsidRPr="00C860D2" w:rsidRDefault="002547EE" w:rsidP="002547EE">
      <w:pPr>
        <w:jc w:val="right"/>
      </w:pPr>
      <w:r>
        <w:t xml:space="preserve">от </w:t>
      </w:r>
      <w:r w:rsidR="00C860D2">
        <w:t>11</w:t>
      </w:r>
      <w:r w:rsidR="006E7D1D">
        <w:t>.0</w:t>
      </w:r>
      <w:r w:rsidR="006E7D1D">
        <w:rPr>
          <w:lang w:val="en-US"/>
        </w:rPr>
        <w:t>2</w:t>
      </w:r>
      <w:r w:rsidR="00C860D2">
        <w:t>.2015</w:t>
      </w:r>
      <w:r w:rsidR="006E7D1D">
        <w:t xml:space="preserve"> №</w:t>
      </w:r>
      <w:r w:rsidR="00C860D2">
        <w:t>15</w:t>
      </w:r>
    </w:p>
    <w:p w:rsidR="00877C25" w:rsidRDefault="00877C25" w:rsidP="002547EE">
      <w:pPr>
        <w:jc w:val="right"/>
      </w:pPr>
    </w:p>
    <w:p w:rsidR="00877C25" w:rsidRPr="00342462" w:rsidRDefault="00877C25" w:rsidP="00877C25">
      <w:pPr>
        <w:jc w:val="center"/>
        <w:rPr>
          <w:b/>
          <w:bCs/>
          <w:sz w:val="28"/>
          <w:szCs w:val="28"/>
        </w:rPr>
      </w:pPr>
      <w:r w:rsidRPr="00342462">
        <w:rPr>
          <w:b/>
          <w:bCs/>
          <w:sz w:val="28"/>
          <w:szCs w:val="28"/>
        </w:rPr>
        <w:t xml:space="preserve">ПЛАН </w:t>
      </w:r>
    </w:p>
    <w:p w:rsidR="00877C25" w:rsidRPr="00342462" w:rsidRDefault="00877C25" w:rsidP="00877C25">
      <w:pPr>
        <w:jc w:val="center"/>
        <w:rPr>
          <w:b/>
          <w:bCs/>
          <w:color w:val="000000"/>
          <w:sz w:val="28"/>
          <w:szCs w:val="28"/>
        </w:rPr>
      </w:pPr>
      <w:r w:rsidRPr="00342462">
        <w:rPr>
          <w:b/>
          <w:bCs/>
          <w:color w:val="000000"/>
          <w:sz w:val="28"/>
          <w:szCs w:val="28"/>
        </w:rPr>
        <w:t>обеспечения безопасности людей на водных объектах</w:t>
      </w:r>
    </w:p>
    <w:p w:rsidR="00877C25" w:rsidRPr="00342462" w:rsidRDefault="00877C25" w:rsidP="00877C25">
      <w:pPr>
        <w:jc w:val="center"/>
        <w:rPr>
          <w:b/>
          <w:bCs/>
          <w:color w:val="000000"/>
          <w:sz w:val="28"/>
          <w:szCs w:val="28"/>
        </w:rPr>
      </w:pPr>
      <w:r w:rsidRPr="00342462">
        <w:rPr>
          <w:b/>
          <w:bCs/>
          <w:color w:val="000000"/>
          <w:sz w:val="28"/>
          <w:szCs w:val="28"/>
        </w:rPr>
        <w:t xml:space="preserve">в </w:t>
      </w:r>
      <w:r>
        <w:rPr>
          <w:b/>
          <w:bCs/>
          <w:color w:val="000000"/>
          <w:sz w:val="28"/>
          <w:szCs w:val="28"/>
        </w:rPr>
        <w:t>Борцовском сельсовете Тогучинского района</w:t>
      </w:r>
      <w:r w:rsidRPr="00342462">
        <w:rPr>
          <w:b/>
          <w:bCs/>
          <w:color w:val="000000"/>
          <w:sz w:val="28"/>
          <w:szCs w:val="28"/>
        </w:rPr>
        <w:t xml:space="preserve"> </w:t>
      </w:r>
      <w:r w:rsidR="00C860D2">
        <w:rPr>
          <w:b/>
          <w:bCs/>
          <w:color w:val="000000"/>
          <w:sz w:val="28"/>
          <w:szCs w:val="28"/>
        </w:rPr>
        <w:t>Новосибирской области в 2015</w:t>
      </w:r>
      <w:r w:rsidRPr="00342462">
        <w:rPr>
          <w:b/>
          <w:bCs/>
          <w:color w:val="000000"/>
          <w:sz w:val="28"/>
          <w:szCs w:val="28"/>
        </w:rPr>
        <w:t xml:space="preserve"> году</w:t>
      </w:r>
    </w:p>
    <w:tbl>
      <w:tblPr>
        <w:tblW w:w="152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6840"/>
        <w:gridCol w:w="1620"/>
        <w:gridCol w:w="6480"/>
      </w:tblGrid>
      <w:tr w:rsidR="00877C25" w:rsidRPr="008C7B50" w:rsidTr="00877C25">
        <w:trPr>
          <w:cantSplit/>
          <w:trHeight w:val="1134"/>
          <w:tblHeader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7C25" w:rsidRPr="00877C25" w:rsidRDefault="00877C25" w:rsidP="00877C25">
            <w:pPr>
              <w:suppressAutoHyphens/>
              <w:ind w:left="113" w:right="113"/>
              <w:jc w:val="center"/>
              <w:rPr>
                <w:b/>
              </w:rPr>
            </w:pPr>
            <w:r w:rsidRPr="00877C25">
              <w:rPr>
                <w:b/>
              </w:rPr>
              <w:t>№ п/п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Мероприятия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Сроки исполнения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Исполнитель</w:t>
            </w:r>
          </w:p>
        </w:tc>
      </w:tr>
      <w:tr w:rsidR="00877C25" w:rsidRPr="008C7B50" w:rsidTr="00877C25">
        <w:trPr>
          <w:trHeight w:val="481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Организация информирования населения о метеоусловиях, состоянии льда, порядке и времени функционирования ледовых переправ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в период </w:t>
            </w:r>
            <w:proofErr w:type="spellStart"/>
            <w:r w:rsidRPr="00877C25">
              <w:rPr>
                <w:sz w:val="20"/>
                <w:szCs w:val="20"/>
              </w:rPr>
              <w:t>ледо</w:t>
            </w:r>
            <w:proofErr w:type="spellEnd"/>
            <w:r w:rsidRPr="00877C25">
              <w:rPr>
                <w:sz w:val="20"/>
                <w:szCs w:val="20"/>
              </w:rPr>
              <w:t>-вой обстановки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70FD8">
              <w:rPr>
                <w:sz w:val="20"/>
                <w:szCs w:val="20"/>
              </w:rPr>
              <w:t xml:space="preserve">пециалист по ГОЧС (К.Н. </w:t>
            </w:r>
            <w:proofErr w:type="spellStart"/>
            <w:r w:rsidR="00B70FD8">
              <w:rPr>
                <w:sz w:val="20"/>
                <w:szCs w:val="20"/>
              </w:rPr>
              <w:t>Карпикова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</w:tr>
      <w:tr w:rsidR="00877C25" w:rsidRPr="008C7B50" w:rsidTr="00877C25">
        <w:trPr>
          <w:trHeight w:val="91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Осуществление комплекса мероприятий, направленных на недопущение выхода людей, выезда транспорта на лед в необорудованных местах (установка запрещаю</w:t>
            </w:r>
            <w:r>
              <w:rPr>
                <w:sz w:val="20"/>
                <w:szCs w:val="20"/>
              </w:rPr>
              <w:t>щих знаков,</w:t>
            </w:r>
            <w:r w:rsidRPr="00877C25"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в период ледовой обстановки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ГОЧ</w:t>
            </w:r>
            <w:r w:rsidR="00B70FD8">
              <w:rPr>
                <w:sz w:val="20"/>
                <w:szCs w:val="20"/>
              </w:rPr>
              <w:t xml:space="preserve">С (К.Н. </w:t>
            </w:r>
            <w:proofErr w:type="spellStart"/>
            <w:r w:rsidR="00B70FD8">
              <w:rPr>
                <w:sz w:val="20"/>
                <w:szCs w:val="20"/>
              </w:rPr>
              <w:t>Карпикова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877C25" w:rsidRPr="008C7B50" w:rsidTr="00877C25">
        <w:trPr>
          <w:trHeight w:val="46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Организация мер по обеспечению безопасности жизни людей во время весеннего паводка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апрель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Глава, КЧС и ПБ администраци</w:t>
            </w:r>
            <w:r>
              <w:rPr>
                <w:sz w:val="20"/>
                <w:szCs w:val="20"/>
              </w:rPr>
              <w:t xml:space="preserve">и Борцовского сельсовета </w:t>
            </w:r>
          </w:p>
        </w:tc>
      </w:tr>
      <w:tr w:rsidR="00877C25" w:rsidRPr="008C7B50" w:rsidTr="00877C25">
        <w:trPr>
          <w:trHeight w:val="32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Организация и осуществление контроля за принятием необходимых мер по обеспечению безопасности населения в местах неорганизованного отдыха на воде (установка предупреждающих (запрещающих) знаков, щитов)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до 01 июня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 КЧС и ПБ администрации </w:t>
            </w:r>
            <w:r>
              <w:rPr>
                <w:sz w:val="20"/>
                <w:szCs w:val="20"/>
              </w:rPr>
              <w:t xml:space="preserve">Борцовского сельсовета </w:t>
            </w:r>
          </w:p>
        </w:tc>
      </w:tr>
      <w:tr w:rsidR="00877C25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08DE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Разработка и размещение «Уголков безопасности людей на водных объектах» </w:t>
            </w:r>
            <w:r w:rsidR="008708DE">
              <w:rPr>
                <w:sz w:val="20"/>
                <w:szCs w:val="20"/>
              </w:rPr>
              <w:t>в КДЦ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до 01 июня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B70FD8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 xml:space="preserve">. Директора КДЦ (Т.А. </w:t>
            </w:r>
            <w:proofErr w:type="spellStart"/>
            <w:r>
              <w:rPr>
                <w:sz w:val="20"/>
                <w:szCs w:val="20"/>
              </w:rPr>
              <w:t>Доагэ</w:t>
            </w:r>
            <w:proofErr w:type="spellEnd"/>
            <w:r w:rsidR="008708DE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(по согласованию) </w:t>
            </w:r>
            <w:r w:rsidR="00DD3915">
              <w:rPr>
                <w:sz w:val="20"/>
                <w:szCs w:val="20"/>
              </w:rPr>
              <w:t>совместно</w:t>
            </w:r>
            <w:r w:rsidR="008708DE">
              <w:rPr>
                <w:sz w:val="20"/>
                <w:szCs w:val="20"/>
              </w:rPr>
              <w:t xml:space="preserve"> со специалистом по ГОЧС администрации Борцо</w:t>
            </w:r>
            <w:r>
              <w:rPr>
                <w:sz w:val="20"/>
                <w:szCs w:val="20"/>
              </w:rPr>
              <w:t xml:space="preserve">вского сельсовета (К.Н. </w:t>
            </w:r>
            <w:proofErr w:type="spellStart"/>
            <w:r>
              <w:rPr>
                <w:sz w:val="20"/>
                <w:szCs w:val="20"/>
              </w:rPr>
              <w:t>Карпикова</w:t>
            </w:r>
            <w:proofErr w:type="spellEnd"/>
            <w:r w:rsidR="008708DE">
              <w:rPr>
                <w:sz w:val="20"/>
                <w:szCs w:val="20"/>
              </w:rPr>
              <w:t xml:space="preserve">) </w:t>
            </w:r>
          </w:p>
        </w:tc>
      </w:tr>
      <w:tr w:rsidR="00877C25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Проведение постоянных профилактических мероприятий по предупреждению гибели людей на водных объектах (изготовление и распространение плакатов, публикация статей в СМИ, показ фильмов)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B70FD8" w:rsidP="00B70FD8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8708DE">
              <w:rPr>
                <w:sz w:val="20"/>
                <w:szCs w:val="20"/>
              </w:rPr>
              <w:t>Директор</w:t>
            </w:r>
            <w:r>
              <w:rPr>
                <w:sz w:val="20"/>
                <w:szCs w:val="20"/>
              </w:rPr>
              <w:t xml:space="preserve">а КДЦ (Т.А. </w:t>
            </w:r>
            <w:proofErr w:type="spellStart"/>
            <w:r>
              <w:rPr>
                <w:sz w:val="20"/>
                <w:szCs w:val="20"/>
              </w:rPr>
              <w:t>Доагэ</w:t>
            </w:r>
            <w:proofErr w:type="spellEnd"/>
            <w:r w:rsidR="008708DE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(по согласованию) </w:t>
            </w:r>
            <w:r w:rsidR="00DD3915">
              <w:rPr>
                <w:sz w:val="20"/>
                <w:szCs w:val="20"/>
              </w:rPr>
              <w:t>совместно</w:t>
            </w:r>
            <w:r w:rsidR="008708DE">
              <w:rPr>
                <w:sz w:val="20"/>
                <w:szCs w:val="20"/>
              </w:rPr>
              <w:t xml:space="preserve"> со специалистом по ГОЧС администрации Борц</w:t>
            </w:r>
            <w:r>
              <w:rPr>
                <w:sz w:val="20"/>
                <w:szCs w:val="20"/>
              </w:rPr>
              <w:t xml:space="preserve">овского сельсовета (К.Н. </w:t>
            </w:r>
            <w:proofErr w:type="spellStart"/>
            <w:r>
              <w:rPr>
                <w:sz w:val="20"/>
                <w:szCs w:val="20"/>
              </w:rPr>
              <w:t>Карпикова</w:t>
            </w:r>
            <w:proofErr w:type="spellEnd"/>
            <w:r w:rsidR="008708DE">
              <w:rPr>
                <w:sz w:val="20"/>
                <w:szCs w:val="20"/>
              </w:rPr>
              <w:t>)</w:t>
            </w:r>
          </w:p>
        </w:tc>
      </w:tr>
      <w:tr w:rsidR="008A1BFC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Pr="00877C25" w:rsidRDefault="00B70FD8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участие во Всероссийской акции «Чистый Берег»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Pr="00877C25" w:rsidRDefault="00403EEC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Май-сентябрь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Default="00403EEC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Борцовского сельсовета</w:t>
            </w:r>
          </w:p>
        </w:tc>
      </w:tr>
    </w:tbl>
    <w:p w:rsidR="00877C25" w:rsidRPr="00C4748B" w:rsidRDefault="00877C25" w:rsidP="00877C25"/>
    <w:p w:rsidR="00877C25" w:rsidRPr="00877C25" w:rsidRDefault="00877C25" w:rsidP="00877C25">
      <w:pPr>
        <w:jc w:val="center"/>
      </w:pPr>
    </w:p>
    <w:sectPr w:rsidR="00877C25" w:rsidRPr="00877C25" w:rsidSect="00877C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185D3E"/>
    <w:rsid w:val="002547EE"/>
    <w:rsid w:val="002A4737"/>
    <w:rsid w:val="00403EEC"/>
    <w:rsid w:val="00426293"/>
    <w:rsid w:val="004C2E49"/>
    <w:rsid w:val="00574782"/>
    <w:rsid w:val="006873DD"/>
    <w:rsid w:val="006D2EAC"/>
    <w:rsid w:val="006E7D1D"/>
    <w:rsid w:val="007447E2"/>
    <w:rsid w:val="00753D61"/>
    <w:rsid w:val="007F7D02"/>
    <w:rsid w:val="00823694"/>
    <w:rsid w:val="008474D6"/>
    <w:rsid w:val="008708DE"/>
    <w:rsid w:val="00877C25"/>
    <w:rsid w:val="008A1BFC"/>
    <w:rsid w:val="00920D7B"/>
    <w:rsid w:val="00A96F30"/>
    <w:rsid w:val="00AE0F15"/>
    <w:rsid w:val="00B2010A"/>
    <w:rsid w:val="00B610A9"/>
    <w:rsid w:val="00B614FA"/>
    <w:rsid w:val="00B70FD8"/>
    <w:rsid w:val="00B744F9"/>
    <w:rsid w:val="00C860D2"/>
    <w:rsid w:val="00DB725A"/>
    <w:rsid w:val="00DD3915"/>
    <w:rsid w:val="00EC0FD7"/>
    <w:rsid w:val="00F96261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"/>
    <w:basedOn w:val="a"/>
    <w:rsid w:val="002547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"/>
    <w:basedOn w:val="a"/>
    <w:rsid w:val="002547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Shablon_Pos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Shablon_Post</Template>
  <TotalTime>16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Сельсовет Борцова</cp:lastModifiedBy>
  <cp:revision>7</cp:revision>
  <dcterms:created xsi:type="dcterms:W3CDTF">2015-02-14T18:44:00Z</dcterms:created>
  <dcterms:modified xsi:type="dcterms:W3CDTF">2015-02-14T19:20:00Z</dcterms:modified>
</cp:coreProperties>
</file>